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99D" w:rsidRDefault="00F8599D" w:rsidP="00F8599D">
      <w:pPr>
        <w:rPr>
          <w:lang w:val="ru-RU"/>
        </w:rPr>
      </w:pP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lang w:val="ru-RU"/>
        </w:rPr>
      </w:pPr>
      <w:r w:rsidRPr="009840F3">
        <w:rPr>
          <w:sz w:val="28"/>
          <w:szCs w:val="28"/>
          <w:lang w:val="ru-RU"/>
        </w:rPr>
        <w:t>ПРИЛОЖЕНИЕ</w:t>
      </w:r>
      <w:r>
        <w:rPr>
          <w:sz w:val="28"/>
          <w:szCs w:val="28"/>
          <w:lang w:val="ru-RU"/>
        </w:rPr>
        <w:t xml:space="preserve"> 2</w:t>
      </w:r>
      <w:r w:rsidRPr="009840F3">
        <w:rPr>
          <w:sz w:val="28"/>
          <w:szCs w:val="28"/>
          <w:lang w:val="ru-RU"/>
        </w:rPr>
        <w:t xml:space="preserve"> </w:t>
      </w:r>
    </w:p>
    <w:p w:rsidR="004D4B24" w:rsidRPr="009840F3" w:rsidRDefault="004D4B24" w:rsidP="004D4B24">
      <w:pPr>
        <w:widowControl w:val="0"/>
        <w:suppressAutoHyphens/>
        <w:ind w:firstLine="709"/>
        <w:contextualSpacing/>
        <w:jc w:val="both"/>
        <w:rPr>
          <w:lang w:val="ru-RU"/>
        </w:rPr>
      </w:pP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к приказу комитета</w:t>
      </w: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здравоохранения</w:t>
      </w:r>
    </w:p>
    <w:p w:rsidR="004D4B24" w:rsidRPr="009840F3" w:rsidRDefault="004D4B24" w:rsidP="004D4B24">
      <w:pPr>
        <w:widowControl w:val="0"/>
        <w:suppressAutoHyphens/>
        <w:ind w:left="5672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Волгоградской области</w:t>
      </w:r>
    </w:p>
    <w:p w:rsidR="004D4B24" w:rsidRPr="009840F3" w:rsidRDefault="004D4B24" w:rsidP="004D4B24">
      <w:pPr>
        <w:widowControl w:val="0"/>
        <w:suppressAutoHyphens/>
        <w:ind w:firstLine="709"/>
        <w:contextualSpacing/>
        <w:jc w:val="both"/>
        <w:rPr>
          <w:rFonts w:eastAsia="Lucida Sans Unicode"/>
          <w:kern w:val="1"/>
          <w:lang w:val="ru-RU"/>
        </w:rPr>
      </w:pPr>
    </w:p>
    <w:p w:rsidR="004D4B24" w:rsidRPr="009840F3" w:rsidRDefault="004D4B24" w:rsidP="004D4B24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от ____________№________</w:t>
      </w:r>
    </w:p>
    <w:p w:rsidR="004D4B24" w:rsidRPr="009840F3" w:rsidRDefault="004D4B24" w:rsidP="004D4B24">
      <w:pPr>
        <w:widowControl w:val="0"/>
        <w:suppressAutoHyphens/>
        <w:contextualSpacing/>
        <w:jc w:val="both"/>
        <w:rPr>
          <w:rFonts w:eastAsia="Lucida Sans Unicode"/>
          <w:kern w:val="1"/>
          <w:lang w:val="ru-RU"/>
        </w:rPr>
      </w:pPr>
    </w:p>
    <w:p w:rsidR="00F8599D" w:rsidRDefault="00F8599D" w:rsidP="00F8599D">
      <w:pPr>
        <w:jc w:val="center"/>
        <w:rPr>
          <w:sz w:val="28"/>
          <w:szCs w:val="28"/>
          <w:lang w:val="ru-RU"/>
        </w:rPr>
      </w:pPr>
    </w:p>
    <w:p w:rsidR="00F8599D" w:rsidRPr="00A16265" w:rsidRDefault="00F8599D" w:rsidP="00F8599D">
      <w:pPr>
        <w:jc w:val="center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Положение</w:t>
      </w:r>
      <w:r w:rsidRPr="00A16265">
        <w:rPr>
          <w:spacing w:val="2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</w:t>
      </w:r>
      <w:r w:rsidRPr="00A16265">
        <w:rPr>
          <w:spacing w:val="-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конкурсной</w:t>
      </w:r>
      <w:r w:rsidRPr="00A16265">
        <w:rPr>
          <w:spacing w:val="2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комиссии</w:t>
      </w:r>
    </w:p>
    <w:p w:rsidR="00F8599D" w:rsidRPr="00A16265" w:rsidRDefault="00F8599D" w:rsidP="00F8599D">
      <w:pPr>
        <w:spacing w:before="3" w:line="318" w:lineRule="exact"/>
        <w:ind w:left="2120" w:hanging="961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для</w:t>
      </w:r>
      <w:r w:rsidRPr="00A16265">
        <w:rPr>
          <w:spacing w:val="-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определения</w:t>
      </w:r>
      <w:r w:rsidRPr="00A16265">
        <w:rPr>
          <w:spacing w:val="1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победителей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второго</w:t>
      </w:r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этапа</w:t>
      </w:r>
      <w:r w:rsidRPr="00A16265">
        <w:rPr>
          <w:spacing w:val="-2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Всероссийского</w:t>
      </w:r>
      <w:r w:rsidRPr="00A16265">
        <w:rPr>
          <w:spacing w:val="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конкурса "Лучший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1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 медицинским</w:t>
      </w:r>
    </w:p>
    <w:p w:rsidR="00F8599D" w:rsidRPr="004D4B24" w:rsidRDefault="00F8599D" w:rsidP="00F8599D">
      <w:pPr>
        <w:spacing w:line="315" w:lineRule="exact"/>
        <w:ind w:left="2713"/>
        <w:rPr>
          <w:sz w:val="28"/>
          <w:szCs w:val="28"/>
          <w:lang w:val="ru-RU"/>
        </w:rPr>
      </w:pPr>
      <w:r w:rsidRPr="004D4B24">
        <w:rPr>
          <w:sz w:val="28"/>
          <w:szCs w:val="28"/>
          <w:lang w:val="ru-RU"/>
        </w:rPr>
        <w:t>и</w:t>
      </w:r>
      <w:r w:rsidRPr="004D4B24">
        <w:rPr>
          <w:spacing w:val="14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фармацевтическим</w:t>
      </w:r>
      <w:r w:rsidRPr="004D4B24">
        <w:rPr>
          <w:spacing w:val="53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образованием"</w:t>
      </w:r>
    </w:p>
    <w:p w:rsidR="004D4B24" w:rsidRDefault="004D4B24" w:rsidP="004D4B24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</w:p>
    <w:p w:rsidR="004D4B24" w:rsidRDefault="004D4B24" w:rsidP="004D4B24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1. </w:t>
      </w:r>
      <w:proofErr w:type="gramStart"/>
      <w:r w:rsidR="00F8599D" w:rsidRPr="004D4B24">
        <w:rPr>
          <w:sz w:val="28"/>
          <w:szCs w:val="28"/>
          <w:lang w:val="ru-RU"/>
        </w:rPr>
        <w:t>Конкурсная</w:t>
      </w:r>
      <w:r w:rsidR="00F8599D" w:rsidRPr="004D4B24">
        <w:rPr>
          <w:spacing w:val="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комиссия</w:t>
      </w:r>
      <w:r w:rsidR="00F8599D" w:rsidRPr="004D4B24">
        <w:rPr>
          <w:spacing w:val="6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для</w:t>
      </w:r>
      <w:r w:rsidR="00F8599D" w:rsidRPr="004D4B24">
        <w:rPr>
          <w:spacing w:val="6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определения</w:t>
      </w:r>
      <w:r w:rsidR="00F8599D" w:rsidRPr="004D4B24">
        <w:rPr>
          <w:spacing w:val="6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победителей</w:t>
      </w:r>
      <w:r w:rsidR="00F8599D" w:rsidRPr="004D4B24">
        <w:rPr>
          <w:spacing w:val="6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второго</w:t>
      </w:r>
      <w:r w:rsidR="00F8599D" w:rsidRPr="004D4B24">
        <w:rPr>
          <w:spacing w:val="5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этапа</w:t>
      </w:r>
      <w:r w:rsidR="00F8599D" w:rsidRPr="004D4B24">
        <w:rPr>
          <w:w w:val="9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Всероссийского </w:t>
      </w:r>
      <w:r w:rsidR="00F8599D" w:rsidRPr="004D4B24">
        <w:rPr>
          <w:spacing w:val="3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конкурса </w:t>
      </w:r>
      <w:r w:rsidR="00F8599D" w:rsidRPr="004D4B24">
        <w:rPr>
          <w:spacing w:val="4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"Лучший </w:t>
      </w:r>
      <w:r w:rsidR="00F8599D" w:rsidRPr="004D4B24">
        <w:rPr>
          <w:spacing w:val="1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</w:t>
      </w:r>
      <w:r w:rsidR="00F8599D" w:rsidRPr="004D4B24">
        <w:rPr>
          <w:spacing w:val="3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 средним медицинским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4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образованием"</w:t>
      </w:r>
      <w:r w:rsidR="00F8599D" w:rsidRPr="004D4B24">
        <w:rPr>
          <w:spacing w:val="6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среди</w:t>
      </w:r>
      <w:r w:rsidR="00F8599D" w:rsidRPr="004D4B24">
        <w:rPr>
          <w:spacing w:val="5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специалистов</w:t>
      </w:r>
      <w:r w:rsidR="00F8599D" w:rsidRPr="004D4B24">
        <w:rPr>
          <w:spacing w:val="6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4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профессиональным</w:t>
      </w:r>
      <w:r w:rsidR="00F8599D" w:rsidRPr="004D4B24">
        <w:rPr>
          <w:spacing w:val="4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(медицинским)</w:t>
      </w:r>
      <w:r w:rsidR="00F8599D" w:rsidRPr="004D4B24">
        <w:rPr>
          <w:spacing w:val="1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 со</w:t>
      </w:r>
      <w:r w:rsidR="00F8599D" w:rsidRPr="004D4B24">
        <w:rPr>
          <w:spacing w:val="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spacing w:val="1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профессиональным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(фармацевтическим)</w:t>
      </w:r>
      <w:r w:rsidR="00F8599D" w:rsidRPr="004D4B24">
        <w:rPr>
          <w:spacing w:val="5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</w:t>
      </w:r>
      <w:r w:rsidR="00F8599D" w:rsidRPr="004D4B24">
        <w:rPr>
          <w:spacing w:val="4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(далее</w:t>
      </w:r>
      <w:r w:rsidR="00F8599D" w:rsidRPr="004D4B24">
        <w:rPr>
          <w:spacing w:val="3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-</w:t>
      </w:r>
      <w:r w:rsidR="00F8599D" w:rsidRPr="004D4B24">
        <w:rPr>
          <w:spacing w:val="1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Конкурсная</w:t>
      </w:r>
      <w:r w:rsidR="00F8599D" w:rsidRPr="004D4B24">
        <w:rPr>
          <w:spacing w:val="4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комиссия)</w:t>
      </w:r>
      <w:r w:rsidR="00F8599D" w:rsidRPr="004D4B24">
        <w:rPr>
          <w:spacing w:val="3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создается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для</w:t>
      </w:r>
      <w:r w:rsidR="00F8599D" w:rsidRPr="004D4B24">
        <w:rPr>
          <w:spacing w:val="-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проведения</w:t>
      </w:r>
      <w:r w:rsidR="00F8599D" w:rsidRPr="004D4B24">
        <w:rPr>
          <w:spacing w:val="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второго</w:t>
      </w:r>
      <w:r w:rsidR="00F8599D" w:rsidRPr="004D4B24">
        <w:rPr>
          <w:spacing w:val="-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этапа Всероссийского</w:t>
      </w:r>
      <w:r w:rsidR="00F8599D" w:rsidRPr="004D4B24">
        <w:rPr>
          <w:spacing w:val="1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</w:t>
      </w:r>
      <w:r w:rsidR="00F8599D" w:rsidRPr="004D4B24">
        <w:rPr>
          <w:spacing w:val="1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"Лучший</w:t>
      </w:r>
      <w:r w:rsidR="00F8599D" w:rsidRPr="004D4B24">
        <w:rPr>
          <w:spacing w:val="5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-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spacing w:val="1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медицинским</w:t>
      </w:r>
      <w:r w:rsidR="00F8599D" w:rsidRPr="004D4B24">
        <w:rPr>
          <w:spacing w:val="1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2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образованием"</w:t>
      </w:r>
      <w:r w:rsidR="00F8599D" w:rsidRPr="004D4B24">
        <w:rPr>
          <w:spacing w:val="1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-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определения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победителей</w:t>
      </w:r>
      <w:r w:rsidR="00F8599D" w:rsidRPr="004D4B24">
        <w:rPr>
          <w:spacing w:val="3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второго</w:t>
      </w:r>
      <w:r w:rsidR="00F8599D" w:rsidRPr="004D4B24">
        <w:rPr>
          <w:spacing w:val="2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этапа</w:t>
      </w:r>
      <w:r w:rsidR="00F8599D" w:rsidRPr="004D4B24">
        <w:rPr>
          <w:spacing w:val="2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</w:t>
      </w:r>
      <w:r w:rsidR="00F8599D" w:rsidRPr="004D4B24">
        <w:rPr>
          <w:spacing w:val="1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каждой</w:t>
      </w:r>
      <w:r w:rsidR="00F8599D" w:rsidRPr="004D4B24">
        <w:rPr>
          <w:spacing w:val="2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номинации</w:t>
      </w:r>
      <w:r w:rsidR="00F8599D" w:rsidRPr="004D4B24">
        <w:rPr>
          <w:spacing w:val="29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</w:t>
      </w:r>
      <w:r w:rsidR="00F8599D" w:rsidRPr="004D4B24">
        <w:rPr>
          <w:spacing w:val="1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соответствии</w:t>
      </w:r>
      <w:r w:rsidR="00030488">
        <w:rPr>
          <w:spacing w:val="3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</w:t>
      </w:r>
      <w:r w:rsidR="00F8599D" w:rsidRPr="004D4B24">
        <w:rPr>
          <w:spacing w:val="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условиями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proofErr w:type="gramEnd"/>
      <w:r w:rsidR="00030488">
        <w:rPr>
          <w:sz w:val="28"/>
          <w:szCs w:val="28"/>
          <w:lang w:val="ru-RU"/>
        </w:rPr>
        <w:t xml:space="preserve"> </w:t>
      </w:r>
      <w:proofErr w:type="gramStart"/>
      <w:r w:rsidR="00F8599D" w:rsidRPr="004D4B24">
        <w:rPr>
          <w:sz w:val="28"/>
          <w:szCs w:val="28"/>
          <w:lang w:val="ru-RU"/>
        </w:rPr>
        <w:t xml:space="preserve">порядком </w:t>
      </w:r>
      <w:r w:rsidR="00F8599D" w:rsidRPr="004D4B24">
        <w:rPr>
          <w:spacing w:val="6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проведения </w:t>
      </w:r>
      <w:r w:rsidR="00F8599D" w:rsidRPr="004D4B24">
        <w:rPr>
          <w:spacing w:val="6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Всероссийского</w:t>
      </w:r>
      <w:r w:rsidR="00F8599D" w:rsidRPr="004D4B24">
        <w:rPr>
          <w:spacing w:val="1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 "Лучший специалист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-3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spacing w:val="-2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медицинским</w:t>
      </w:r>
      <w:r w:rsidR="00F8599D" w:rsidRPr="004D4B24">
        <w:rPr>
          <w:spacing w:val="-1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-2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-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образованием",</w:t>
      </w:r>
      <w:r w:rsidR="00F8599D" w:rsidRPr="004D4B24">
        <w:rPr>
          <w:spacing w:val="-17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утвержд</w:t>
      </w:r>
      <w:r w:rsidR="00B85EA2">
        <w:rPr>
          <w:sz w:val="28"/>
          <w:szCs w:val="28"/>
          <w:lang w:val="ru-RU"/>
        </w:rPr>
        <w:t>е</w:t>
      </w:r>
      <w:r w:rsidR="00F8599D" w:rsidRPr="004D4B24">
        <w:rPr>
          <w:sz w:val="28"/>
          <w:szCs w:val="28"/>
          <w:lang w:val="ru-RU"/>
        </w:rPr>
        <w:t>нными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приказом</w:t>
      </w:r>
      <w:r w:rsidR="00F8599D" w:rsidRPr="004D4B24">
        <w:rPr>
          <w:spacing w:val="4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Минздрава</w:t>
      </w:r>
      <w:r w:rsidR="00F8599D" w:rsidRPr="004D4B24">
        <w:rPr>
          <w:spacing w:val="5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России</w:t>
      </w:r>
      <w:r w:rsidR="0071674E">
        <w:rPr>
          <w:spacing w:val="46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от</w:t>
      </w:r>
      <w:r w:rsidRPr="004D4B24">
        <w:rPr>
          <w:spacing w:val="59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28 февраля 2023</w:t>
      </w:r>
      <w:r w:rsidRPr="004D4B24">
        <w:rPr>
          <w:spacing w:val="62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г.</w:t>
      </w:r>
      <w:r w:rsidR="00BE09C8">
        <w:rPr>
          <w:spacing w:val="56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№</w:t>
      </w:r>
      <w:r w:rsidRPr="004D4B24">
        <w:rPr>
          <w:spacing w:val="65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74н</w:t>
      </w:r>
      <w:r w:rsidRPr="004D4B24">
        <w:rPr>
          <w:spacing w:val="65"/>
          <w:sz w:val="28"/>
          <w:szCs w:val="28"/>
          <w:lang w:val="ru-RU"/>
        </w:rPr>
        <w:t xml:space="preserve"> </w:t>
      </w:r>
      <w:r w:rsidR="00BE09C8">
        <w:rPr>
          <w:spacing w:val="65"/>
          <w:sz w:val="28"/>
          <w:szCs w:val="28"/>
          <w:lang w:val="ru-RU"/>
        </w:rPr>
        <w:t xml:space="preserve">          </w:t>
      </w:r>
      <w:r w:rsidR="00B85EA2" w:rsidRPr="00A16265">
        <w:rPr>
          <w:sz w:val="28"/>
          <w:szCs w:val="28"/>
          <w:lang w:val="ru-RU"/>
        </w:rPr>
        <w:t>"</w:t>
      </w:r>
      <w:r w:rsidR="00B85EA2">
        <w:rPr>
          <w:sz w:val="28"/>
          <w:szCs w:val="28"/>
          <w:lang w:val="ru-RU"/>
        </w:rPr>
        <w:t>Об утверждении условий и порядка проведения Всероссийского конкурса "Лучший специалист со средним медицинским                                     и фармацевтическим образованием", а также порядка и размера выплаты денежного поощрения победителям Всероссийского конкурса "Лучший специалист со средним медицинским и фармацевтическим образованием"</w:t>
      </w:r>
      <w:r w:rsidRPr="004D4B24">
        <w:rPr>
          <w:spacing w:val="31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(далее</w:t>
      </w:r>
      <w:r>
        <w:rPr>
          <w:spacing w:val="16"/>
          <w:sz w:val="28"/>
          <w:szCs w:val="28"/>
          <w:lang w:val="ru-RU"/>
        </w:rPr>
        <w:t xml:space="preserve"> -</w:t>
      </w:r>
      <w:r w:rsidRPr="004D4B24">
        <w:rPr>
          <w:spacing w:val="2"/>
          <w:sz w:val="28"/>
          <w:szCs w:val="28"/>
          <w:lang w:val="ru-RU"/>
        </w:rPr>
        <w:t xml:space="preserve"> </w:t>
      </w:r>
      <w:r w:rsidRPr="004D4B24">
        <w:rPr>
          <w:sz w:val="28"/>
          <w:szCs w:val="28"/>
          <w:lang w:val="ru-RU"/>
        </w:rPr>
        <w:t>Приказ</w:t>
      </w:r>
      <w:r w:rsidRPr="004D4B24">
        <w:rPr>
          <w:spacing w:val="21"/>
          <w:sz w:val="28"/>
          <w:szCs w:val="28"/>
          <w:lang w:val="ru-RU"/>
        </w:rPr>
        <w:t xml:space="preserve"> </w:t>
      </w:r>
      <w:r w:rsidRPr="004D4B24">
        <w:rPr>
          <w:rFonts w:eastAsia="Arial"/>
          <w:sz w:val="28"/>
          <w:szCs w:val="28"/>
          <w:lang w:val="ru-RU"/>
        </w:rPr>
        <w:t>№</w:t>
      </w:r>
      <w:r w:rsidRPr="004D4B24">
        <w:rPr>
          <w:rFonts w:eastAsia="Arial"/>
          <w:spacing w:val="66"/>
          <w:sz w:val="28"/>
          <w:szCs w:val="28"/>
          <w:lang w:val="ru-RU"/>
        </w:rPr>
        <w:t xml:space="preserve"> </w:t>
      </w:r>
      <w:r w:rsidR="0089725D">
        <w:rPr>
          <w:sz w:val="28"/>
          <w:szCs w:val="28"/>
          <w:lang w:val="ru-RU"/>
        </w:rPr>
        <w:t>74</w:t>
      </w:r>
      <w:r w:rsidRPr="004D4B24">
        <w:rPr>
          <w:sz w:val="28"/>
          <w:szCs w:val="28"/>
          <w:lang w:val="ru-RU"/>
        </w:rPr>
        <w:t>н).</w:t>
      </w:r>
      <w:proofErr w:type="gramEnd"/>
    </w:p>
    <w:p w:rsidR="00A03A16" w:rsidRDefault="004D4B24" w:rsidP="004D4B24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2. </w:t>
      </w:r>
      <w:r w:rsidR="00F8599D" w:rsidRPr="00E50919">
        <w:rPr>
          <w:sz w:val="28"/>
          <w:szCs w:val="28"/>
          <w:lang w:val="ru-RU"/>
        </w:rPr>
        <w:t xml:space="preserve">В </w:t>
      </w:r>
      <w:r w:rsidR="00F8599D">
        <w:rPr>
          <w:sz w:val="28"/>
          <w:szCs w:val="28"/>
          <w:lang w:val="ru-RU"/>
        </w:rPr>
        <w:t xml:space="preserve"> </w:t>
      </w:r>
      <w:r w:rsidR="00F8599D" w:rsidRPr="00E50919">
        <w:rPr>
          <w:spacing w:val="24"/>
          <w:sz w:val="28"/>
          <w:szCs w:val="28"/>
          <w:lang w:val="ru-RU"/>
        </w:rPr>
        <w:t>своей</w:t>
      </w:r>
      <w:r w:rsidR="00F8599D" w:rsidRPr="00E50919">
        <w:rPr>
          <w:sz w:val="28"/>
          <w:szCs w:val="28"/>
          <w:lang w:val="ru-RU"/>
        </w:rPr>
        <w:t xml:space="preserve"> </w:t>
      </w:r>
      <w:r w:rsidR="00F8599D">
        <w:rPr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 xml:space="preserve">работе </w:t>
      </w:r>
      <w:r w:rsidR="00F8599D">
        <w:rPr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Конкурсная</w:t>
      </w:r>
      <w:r w:rsidR="00F8599D" w:rsidRPr="00E50919">
        <w:rPr>
          <w:w w:val="90"/>
          <w:sz w:val="28"/>
          <w:szCs w:val="28"/>
          <w:lang w:val="ru-RU"/>
        </w:rPr>
        <w:t xml:space="preserve"> </w:t>
      </w:r>
      <w:r w:rsidR="00F8599D">
        <w:rPr>
          <w:w w:val="90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комиссия</w:t>
      </w:r>
      <w:r w:rsidR="00F8599D" w:rsidRPr="00E50919">
        <w:rPr>
          <w:spacing w:val="4"/>
          <w:sz w:val="28"/>
          <w:szCs w:val="28"/>
          <w:lang w:val="ru-RU"/>
        </w:rPr>
        <w:t xml:space="preserve"> </w:t>
      </w:r>
      <w:r w:rsidR="00F8599D"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руководствуется П</w:t>
      </w:r>
      <w:r w:rsidR="00F8599D" w:rsidRPr="00E50919">
        <w:rPr>
          <w:sz w:val="28"/>
          <w:szCs w:val="28"/>
          <w:lang w:val="ru-RU"/>
        </w:rPr>
        <w:t>риказом</w:t>
      </w:r>
      <w:r>
        <w:rPr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№</w:t>
      </w:r>
      <w:r>
        <w:rPr>
          <w:spacing w:val="-27"/>
          <w:sz w:val="28"/>
          <w:szCs w:val="28"/>
          <w:lang w:val="ru-RU"/>
        </w:rPr>
        <w:t xml:space="preserve"> </w:t>
      </w:r>
      <w:r w:rsidR="0089725D">
        <w:rPr>
          <w:sz w:val="28"/>
          <w:szCs w:val="28"/>
          <w:lang w:val="ru-RU"/>
        </w:rPr>
        <w:t>74</w:t>
      </w:r>
      <w:r w:rsidR="0089725D" w:rsidRPr="004D4B24">
        <w:rPr>
          <w:sz w:val="28"/>
          <w:szCs w:val="28"/>
          <w:lang w:val="ru-RU"/>
        </w:rPr>
        <w:t>н</w:t>
      </w:r>
      <w:r w:rsidR="0089725D">
        <w:rPr>
          <w:spacing w:val="-31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и</w:t>
      </w:r>
      <w:r w:rsidR="0089725D">
        <w:rPr>
          <w:spacing w:val="-32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настоящим</w:t>
      </w:r>
      <w:r w:rsidR="00F8599D" w:rsidRPr="00E50919">
        <w:rPr>
          <w:spacing w:val="-24"/>
          <w:sz w:val="28"/>
          <w:szCs w:val="28"/>
          <w:lang w:val="ru-RU"/>
        </w:rPr>
        <w:t xml:space="preserve"> </w:t>
      </w:r>
      <w:r w:rsidR="00F8599D" w:rsidRPr="00E50919">
        <w:rPr>
          <w:sz w:val="28"/>
          <w:szCs w:val="28"/>
          <w:lang w:val="ru-RU"/>
        </w:rPr>
        <w:t>Положением.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 </w:t>
      </w:r>
      <w:r w:rsidR="00F8599D" w:rsidRPr="00A16265">
        <w:rPr>
          <w:sz w:val="28"/>
          <w:szCs w:val="28"/>
          <w:lang w:val="ru-RU"/>
        </w:rPr>
        <w:t>В</w:t>
      </w:r>
      <w:r w:rsidR="00F8599D" w:rsidRPr="00A16265">
        <w:rPr>
          <w:spacing w:val="2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ходе</w:t>
      </w:r>
      <w:r w:rsidR="00F8599D" w:rsidRPr="00A16265">
        <w:rPr>
          <w:spacing w:val="3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своей</w:t>
      </w:r>
      <w:r w:rsidR="00F8599D" w:rsidRPr="00A16265">
        <w:rPr>
          <w:spacing w:val="3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деятельности</w:t>
      </w:r>
      <w:r w:rsidR="00F8599D" w:rsidRPr="00A16265">
        <w:rPr>
          <w:spacing w:val="5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Конкурсная</w:t>
      </w:r>
      <w:r w:rsidR="00F8599D" w:rsidRPr="00A16265">
        <w:rPr>
          <w:spacing w:val="4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комиссия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осуществляет</w:t>
      </w:r>
      <w:r w:rsidR="00F8599D">
        <w:rPr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следующие</w:t>
      </w:r>
      <w:r w:rsidR="00F8599D" w:rsidRPr="00A16265">
        <w:rPr>
          <w:spacing w:val="54"/>
          <w:w w:val="95"/>
          <w:sz w:val="28"/>
          <w:szCs w:val="28"/>
          <w:lang w:val="ru-RU"/>
        </w:rPr>
        <w:t xml:space="preserve"> </w:t>
      </w:r>
      <w:r w:rsidR="00F8599D" w:rsidRPr="00C613C7">
        <w:rPr>
          <w:sz w:val="28"/>
          <w:szCs w:val="28"/>
          <w:lang w:val="ru-RU"/>
        </w:rPr>
        <w:t>функции: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3.1. </w:t>
      </w:r>
      <w:r w:rsidR="00F8599D" w:rsidRPr="004D4B24">
        <w:rPr>
          <w:sz w:val="28"/>
          <w:szCs w:val="28"/>
          <w:lang w:val="ru-RU"/>
        </w:rPr>
        <w:t>Рассматривает поступившие</w:t>
      </w:r>
      <w:r w:rsidR="00F8599D" w:rsidRPr="004D4B24">
        <w:rPr>
          <w:spacing w:val="6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документы</w:t>
      </w:r>
      <w:r w:rsidR="00F8599D" w:rsidRPr="004D4B24">
        <w:rPr>
          <w:spacing w:val="59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участников</w:t>
      </w:r>
      <w:r w:rsidR="00F8599D" w:rsidRPr="004D4B24">
        <w:rPr>
          <w:spacing w:val="5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Конкурса,</w:t>
      </w:r>
      <w:r w:rsidR="00F8599D" w:rsidRPr="004D4B24">
        <w:rPr>
          <w:w w:val="9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перечень</w:t>
      </w:r>
      <w:r w:rsidR="00F8599D" w:rsidRPr="004D4B24">
        <w:rPr>
          <w:spacing w:val="5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которых</w:t>
      </w:r>
      <w:r w:rsidR="00F8599D" w:rsidRPr="004D4B24">
        <w:rPr>
          <w:spacing w:val="5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предусмотрен</w:t>
      </w:r>
      <w:r w:rsidR="00F8599D" w:rsidRPr="004D4B24">
        <w:rPr>
          <w:spacing w:val="6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приложением</w:t>
      </w:r>
      <w:r w:rsidR="00F8599D" w:rsidRPr="004D4B24">
        <w:rPr>
          <w:spacing w:val="1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№</w:t>
      </w:r>
      <w:r w:rsidR="00F8599D" w:rsidRPr="004D4B24">
        <w:rPr>
          <w:spacing w:val="56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2</w:t>
      </w:r>
      <w:r w:rsidR="00F8599D" w:rsidRPr="004D4B24">
        <w:rPr>
          <w:spacing w:val="50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</w:t>
      </w:r>
      <w:r w:rsidR="00F8599D" w:rsidRPr="004D4B24">
        <w:rPr>
          <w:spacing w:val="43"/>
          <w:sz w:val="28"/>
          <w:szCs w:val="28"/>
          <w:lang w:val="ru-RU"/>
        </w:rPr>
        <w:t xml:space="preserve"> </w:t>
      </w:r>
      <w:r w:rsidR="00030488">
        <w:rPr>
          <w:sz w:val="28"/>
          <w:szCs w:val="28"/>
          <w:lang w:val="ru-RU"/>
        </w:rPr>
        <w:t>у</w:t>
      </w:r>
      <w:r w:rsidR="00F8599D" w:rsidRPr="004D4B24">
        <w:rPr>
          <w:sz w:val="28"/>
          <w:szCs w:val="28"/>
          <w:lang w:val="ru-RU"/>
        </w:rPr>
        <w:t>словиям</w:t>
      </w:r>
      <w:r w:rsidR="00F8599D" w:rsidRPr="004D4B24">
        <w:rPr>
          <w:spacing w:val="68"/>
          <w:sz w:val="28"/>
          <w:szCs w:val="28"/>
          <w:lang w:val="ru-RU"/>
        </w:rPr>
        <w:t xml:space="preserve"> </w:t>
      </w:r>
      <w:r>
        <w:rPr>
          <w:spacing w:val="68"/>
          <w:sz w:val="28"/>
          <w:szCs w:val="28"/>
          <w:lang w:val="ru-RU"/>
        </w:rPr>
        <w:t xml:space="preserve">               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4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порядку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проведения</w:t>
      </w:r>
      <w:r w:rsidR="00F8599D" w:rsidRPr="004D4B24">
        <w:rPr>
          <w:spacing w:val="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Всероссийского</w:t>
      </w:r>
      <w:r w:rsidR="00F8599D" w:rsidRPr="004D4B24">
        <w:rPr>
          <w:spacing w:val="1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конкурса</w:t>
      </w:r>
      <w:r w:rsidR="00F8599D" w:rsidRPr="004D4B24">
        <w:rPr>
          <w:spacing w:val="8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"Лучший</w:t>
      </w:r>
      <w:r w:rsidR="00F8599D" w:rsidRPr="004D4B24">
        <w:rPr>
          <w:spacing w:val="6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специалист</w:t>
      </w:r>
      <w:r w:rsidR="00F8599D" w:rsidRPr="004D4B24">
        <w:rPr>
          <w:spacing w:val="69"/>
          <w:sz w:val="28"/>
          <w:szCs w:val="28"/>
          <w:lang w:val="ru-RU"/>
        </w:rPr>
        <w:t xml:space="preserve"> </w:t>
      </w:r>
      <w:r>
        <w:rPr>
          <w:spacing w:val="69"/>
          <w:sz w:val="28"/>
          <w:szCs w:val="28"/>
          <w:lang w:val="ru-RU"/>
        </w:rPr>
        <w:t xml:space="preserve">                </w:t>
      </w:r>
      <w:r w:rsidR="00F8599D" w:rsidRPr="004D4B24">
        <w:rPr>
          <w:sz w:val="28"/>
          <w:szCs w:val="28"/>
          <w:lang w:val="ru-RU"/>
        </w:rPr>
        <w:t>со</w:t>
      </w:r>
      <w:r w:rsidR="00F8599D" w:rsidRPr="004D4B24">
        <w:rPr>
          <w:spacing w:val="53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средним</w:t>
      </w:r>
      <w:r w:rsidR="00F8599D" w:rsidRPr="004D4B24">
        <w:rPr>
          <w:w w:val="95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медицинским</w:t>
      </w:r>
      <w:r w:rsidR="00F8599D" w:rsidRPr="004D4B24">
        <w:rPr>
          <w:spacing w:val="3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и</w:t>
      </w:r>
      <w:r w:rsidR="00F8599D" w:rsidRPr="004D4B24">
        <w:rPr>
          <w:spacing w:val="1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фармацевтическим</w:t>
      </w:r>
      <w:r w:rsidR="00F8599D" w:rsidRPr="004D4B24">
        <w:rPr>
          <w:spacing w:val="29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образова</w:t>
      </w:r>
      <w:r w:rsidR="00F8599D" w:rsidRPr="004D4B24">
        <w:rPr>
          <w:spacing w:val="12"/>
          <w:sz w:val="28"/>
          <w:szCs w:val="28"/>
          <w:lang w:val="ru-RU"/>
        </w:rPr>
        <w:t>ни</w:t>
      </w:r>
      <w:r w:rsidR="00F8599D" w:rsidRPr="004D4B24">
        <w:rPr>
          <w:sz w:val="28"/>
          <w:szCs w:val="28"/>
          <w:lang w:val="ru-RU"/>
        </w:rPr>
        <w:t>ем",</w:t>
      </w:r>
      <w:r w:rsidR="00F8599D" w:rsidRPr="004D4B24">
        <w:rPr>
          <w:spacing w:val="12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>утверждённым</w:t>
      </w:r>
      <w:r w:rsidR="00F8599D" w:rsidRPr="004D4B24">
        <w:rPr>
          <w:spacing w:val="34"/>
          <w:sz w:val="28"/>
          <w:szCs w:val="28"/>
          <w:lang w:val="ru-RU"/>
        </w:rPr>
        <w:t xml:space="preserve"> </w:t>
      </w:r>
      <w:r w:rsidR="00F8599D" w:rsidRPr="004D4B24">
        <w:rPr>
          <w:sz w:val="28"/>
          <w:szCs w:val="28"/>
          <w:lang w:val="ru-RU"/>
        </w:rPr>
        <w:t xml:space="preserve">Приказом </w:t>
      </w:r>
      <w:r w:rsidR="00F8599D" w:rsidRPr="004D4B24">
        <w:rPr>
          <w:rFonts w:eastAsia="Arial"/>
          <w:sz w:val="28"/>
          <w:szCs w:val="28"/>
          <w:lang w:val="ru-RU"/>
        </w:rPr>
        <w:t>№</w:t>
      </w:r>
      <w:r w:rsidR="00F8599D" w:rsidRPr="004D4B24">
        <w:rPr>
          <w:rFonts w:eastAsia="Arial"/>
          <w:spacing w:val="-4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="00F8599D" w:rsidRPr="004D4B24">
        <w:rPr>
          <w:sz w:val="28"/>
          <w:szCs w:val="28"/>
          <w:lang w:val="ru-RU"/>
        </w:rPr>
        <w:t>н.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3.2. </w:t>
      </w:r>
      <w:r w:rsidR="00F8599D" w:rsidRPr="00A03A16">
        <w:rPr>
          <w:sz w:val="28"/>
          <w:szCs w:val="28"/>
          <w:lang w:val="ru-RU"/>
        </w:rPr>
        <w:t>Рассматривает</w:t>
      </w:r>
      <w:r w:rsidR="00F8599D" w:rsidRPr="00A03A16">
        <w:rPr>
          <w:spacing w:val="-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-1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-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1</w:t>
      </w:r>
      <w:r w:rsidR="00F8599D" w:rsidRPr="00A03A16">
        <w:rPr>
          <w:spacing w:val="-3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общего</w:t>
      </w:r>
      <w:r w:rsidR="00F8599D" w:rsidRPr="00A03A16">
        <w:rPr>
          <w:spacing w:val="-1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собрания</w:t>
      </w:r>
      <w:r w:rsidR="00F8599D" w:rsidRPr="00A03A16">
        <w:rPr>
          <w:spacing w:val="-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трудового</w:t>
      </w:r>
      <w:r w:rsidR="00F8599D" w:rsidRPr="00A03A16">
        <w:rPr>
          <w:spacing w:val="-1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коллектива,</w:t>
      </w:r>
      <w:r w:rsidR="00F8599D" w:rsidRPr="00A03A16">
        <w:rPr>
          <w:w w:val="9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предусмотренного</w:t>
      </w:r>
      <w:r w:rsidR="00F8599D" w:rsidRPr="00A03A16">
        <w:rPr>
          <w:spacing w:val="5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приложением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4</w:t>
      </w:r>
      <w:r w:rsidR="00F8599D" w:rsidRPr="00A03A16">
        <w:rPr>
          <w:spacing w:val="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030488">
        <w:rPr>
          <w:sz w:val="28"/>
          <w:szCs w:val="28"/>
          <w:lang w:val="ru-RU"/>
        </w:rPr>
        <w:t>у</w:t>
      </w:r>
      <w:r w:rsidR="00F8599D" w:rsidRPr="00A03A16">
        <w:rPr>
          <w:sz w:val="28"/>
          <w:szCs w:val="28"/>
          <w:lang w:val="ru-RU"/>
        </w:rPr>
        <w:t>словиям</w:t>
      </w:r>
      <w:r w:rsidR="00F8599D" w:rsidRPr="00A03A16">
        <w:rPr>
          <w:spacing w:val="3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порядку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проведения</w:t>
      </w:r>
      <w:r w:rsidR="00F8599D" w:rsidRPr="00A03A16">
        <w:rPr>
          <w:w w:val="9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Всероссийского</w:t>
      </w:r>
      <w:r w:rsidR="00F8599D" w:rsidRPr="00A03A16">
        <w:rPr>
          <w:spacing w:val="6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6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"Лучший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специалист</w:t>
      </w:r>
      <w:r w:rsidR="00F8599D" w:rsidRPr="00A03A16">
        <w:rPr>
          <w:spacing w:val="5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</w:t>
      </w:r>
      <w:r w:rsidR="00F8599D" w:rsidRPr="00A03A16">
        <w:rPr>
          <w:spacing w:val="4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средним</w:t>
      </w:r>
      <w:r w:rsidR="00F8599D" w:rsidRPr="00A03A16">
        <w:rPr>
          <w:spacing w:val="5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медицинским</w:t>
      </w:r>
      <w:r w:rsidR="00F8599D" w:rsidRPr="00A03A16">
        <w:rPr>
          <w:spacing w:val="6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w w:val="9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фармацевтическим</w:t>
      </w:r>
      <w:r w:rsidR="00F8599D" w:rsidRPr="00A03A16">
        <w:rPr>
          <w:spacing w:val="-2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образованием",</w:t>
      </w:r>
      <w:r w:rsidR="00F8599D" w:rsidRPr="00A03A16">
        <w:rPr>
          <w:spacing w:val="-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утверждённым</w:t>
      </w:r>
      <w:r w:rsidR="00F8599D" w:rsidRPr="00A03A16">
        <w:rPr>
          <w:spacing w:val="-2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lastRenderedPageBreak/>
        <w:t>Приказом</w:t>
      </w:r>
      <w:r w:rsidR="00F8599D" w:rsidRPr="00A03A16">
        <w:rPr>
          <w:spacing w:val="-36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>№</w:t>
      </w:r>
      <w:r w:rsidR="00F8599D" w:rsidRPr="00A03A16">
        <w:rPr>
          <w:rFonts w:eastAsia="Arial"/>
          <w:spacing w:val="-4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="00F8599D" w:rsidRPr="00A03A16">
        <w:rPr>
          <w:sz w:val="28"/>
          <w:szCs w:val="28"/>
          <w:lang w:val="ru-RU"/>
        </w:rPr>
        <w:t>н.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3.3. </w:t>
      </w:r>
      <w:r w:rsidR="00F8599D" w:rsidRPr="00A16265">
        <w:rPr>
          <w:sz w:val="28"/>
          <w:szCs w:val="28"/>
          <w:lang w:val="ru-RU"/>
        </w:rPr>
        <w:t>Организует</w:t>
      </w:r>
      <w:r w:rsidR="00F8599D" w:rsidRPr="00A16265">
        <w:rPr>
          <w:spacing w:val="4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проведение</w:t>
      </w:r>
      <w:r w:rsidR="00F8599D" w:rsidRPr="00A16265">
        <w:rPr>
          <w:spacing w:val="4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конкурсного</w:t>
      </w:r>
      <w:r w:rsidR="00F8599D" w:rsidRPr="00A16265">
        <w:rPr>
          <w:spacing w:val="4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отбора</w:t>
      </w:r>
      <w:r w:rsidR="00F8599D" w:rsidRPr="00A16265">
        <w:rPr>
          <w:spacing w:val="3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2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определение</w:t>
      </w:r>
      <w:r w:rsidR="00F8599D" w:rsidRPr="00A16265">
        <w:rPr>
          <w:w w:val="95"/>
          <w:sz w:val="28"/>
          <w:szCs w:val="28"/>
          <w:lang w:val="ru-RU"/>
        </w:rPr>
        <w:t xml:space="preserve"> победителей</w:t>
      </w:r>
      <w:r w:rsidR="00F8599D" w:rsidRPr="00A16265">
        <w:rPr>
          <w:spacing w:val="46"/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второго</w:t>
      </w:r>
      <w:r w:rsidR="00F8599D" w:rsidRPr="00A16265">
        <w:rPr>
          <w:spacing w:val="21"/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этапа</w:t>
      </w:r>
      <w:r w:rsidR="00F8599D" w:rsidRPr="00A16265">
        <w:rPr>
          <w:spacing w:val="21"/>
          <w:w w:val="95"/>
          <w:sz w:val="28"/>
          <w:szCs w:val="28"/>
          <w:lang w:val="ru-RU"/>
        </w:rPr>
        <w:t xml:space="preserve"> </w:t>
      </w:r>
      <w:r w:rsidR="00F8599D" w:rsidRPr="00A16265">
        <w:rPr>
          <w:w w:val="95"/>
          <w:sz w:val="28"/>
          <w:szCs w:val="28"/>
          <w:lang w:val="ru-RU"/>
        </w:rPr>
        <w:t>Конкурса.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3.4. </w:t>
      </w:r>
      <w:r w:rsidR="00F8599D" w:rsidRPr="00A16265">
        <w:rPr>
          <w:sz w:val="28"/>
          <w:szCs w:val="28"/>
          <w:lang w:val="ru-RU"/>
        </w:rPr>
        <w:t>Обеспечивает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направление</w:t>
      </w:r>
      <w:r w:rsidR="00F8599D" w:rsidRPr="00A16265">
        <w:rPr>
          <w:spacing w:val="3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документов</w:t>
      </w:r>
      <w:r w:rsidR="00F8599D" w:rsidRPr="00A16265">
        <w:rPr>
          <w:spacing w:val="3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3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spacing w:val="2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spacing w:val="6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</w:t>
      </w:r>
      <w:r w:rsidR="00F8599D" w:rsidRPr="00A16265">
        <w:rPr>
          <w:spacing w:val="4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Центральную</w:t>
      </w:r>
      <w:r w:rsidR="00F8599D" w:rsidRPr="00A16265">
        <w:rPr>
          <w:spacing w:val="6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конкурсную</w:t>
      </w:r>
      <w:r w:rsidR="00F8599D" w:rsidRPr="00A16265">
        <w:rPr>
          <w:spacing w:val="6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комиссию</w:t>
      </w:r>
      <w:r w:rsidR="00F8599D" w:rsidRPr="00A16265">
        <w:rPr>
          <w:spacing w:val="5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w w:val="9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"Лучший</w:t>
      </w:r>
      <w:r w:rsidR="00F8599D" w:rsidRPr="00A16265">
        <w:rPr>
          <w:spacing w:val="4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специалист</w:t>
      </w:r>
      <w:r w:rsidR="00F8599D" w:rsidRPr="00A16265">
        <w:rPr>
          <w:spacing w:val="5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</w:t>
      </w:r>
      <w:r w:rsidR="00F8599D" w:rsidRPr="00A16265">
        <w:rPr>
          <w:spacing w:val="4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4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 xml:space="preserve">медицинским </w:t>
      </w:r>
      <w:r>
        <w:rPr>
          <w:sz w:val="28"/>
          <w:szCs w:val="28"/>
          <w:lang w:val="ru-RU"/>
        </w:rPr>
        <w:t xml:space="preserve">                                 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w w:val="9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4. </w:t>
      </w:r>
      <w:r w:rsidR="00F8599D" w:rsidRPr="00A03A16">
        <w:rPr>
          <w:sz w:val="28"/>
          <w:szCs w:val="28"/>
          <w:lang w:val="ru-RU"/>
        </w:rPr>
        <w:t xml:space="preserve">В </w:t>
      </w:r>
      <w:r w:rsidR="00F8599D" w:rsidRPr="00A03A16">
        <w:rPr>
          <w:spacing w:val="11"/>
          <w:sz w:val="28"/>
          <w:szCs w:val="28"/>
          <w:lang w:val="ru-RU"/>
        </w:rPr>
        <w:t>состав</w:t>
      </w:r>
      <w:r w:rsidR="00F8599D" w:rsidRPr="00A03A16">
        <w:rPr>
          <w:sz w:val="28"/>
          <w:szCs w:val="28"/>
          <w:lang w:val="ru-RU"/>
        </w:rPr>
        <w:t xml:space="preserve"> Конкурсной комиссии входят председатель, секретарь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210557">
        <w:rPr>
          <w:w w:val="99"/>
          <w:sz w:val="28"/>
          <w:szCs w:val="28"/>
          <w:lang w:val="ru-RU"/>
        </w:rPr>
        <w:t xml:space="preserve">            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-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члены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5. </w:t>
      </w:r>
      <w:r w:rsidR="00F8599D" w:rsidRPr="00A03A16">
        <w:rPr>
          <w:sz w:val="28"/>
          <w:szCs w:val="28"/>
          <w:lang w:val="ru-RU"/>
        </w:rPr>
        <w:t>Председатель Конкурсной комиссии возглавляет конкурсную комиссию,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осуществляет</w:t>
      </w:r>
      <w:r w:rsidR="00F8599D" w:rsidRPr="00A03A16">
        <w:rPr>
          <w:spacing w:val="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общее</w:t>
      </w:r>
      <w:r w:rsidR="00F8599D" w:rsidRPr="00A03A16">
        <w:rPr>
          <w:spacing w:val="-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руководство.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6. </w:t>
      </w:r>
      <w:r w:rsidR="00F8599D" w:rsidRPr="00A03A16">
        <w:rPr>
          <w:sz w:val="28"/>
          <w:szCs w:val="28"/>
          <w:lang w:val="ru-RU"/>
        </w:rPr>
        <w:t>Секретарь</w:t>
      </w:r>
      <w:r w:rsidR="00F8599D" w:rsidRPr="00A03A16">
        <w:rPr>
          <w:spacing w:val="5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</w:t>
      </w:r>
      <w:r w:rsidR="00F8599D" w:rsidRPr="00A03A16">
        <w:rPr>
          <w:spacing w:val="6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осуществляет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документально­</w:t>
      </w:r>
      <w:r w:rsidR="00F8599D" w:rsidRPr="00A03A16">
        <w:rPr>
          <w:w w:val="9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техническое</w:t>
      </w:r>
      <w:r w:rsidR="00F8599D" w:rsidRPr="00A03A16">
        <w:rPr>
          <w:spacing w:val="5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обеспечение</w:t>
      </w:r>
      <w:r w:rsidR="00F8599D" w:rsidRPr="00A03A16">
        <w:rPr>
          <w:spacing w:val="4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деятельности</w:t>
      </w:r>
      <w:r w:rsidR="00F8599D" w:rsidRPr="00A03A16">
        <w:rPr>
          <w:spacing w:val="5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spacing w:val="4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ведет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заседания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7. </w:t>
      </w:r>
      <w:r w:rsidR="00F8599D" w:rsidRPr="00A03A16">
        <w:rPr>
          <w:sz w:val="28"/>
          <w:szCs w:val="28"/>
          <w:lang w:val="ru-RU"/>
        </w:rPr>
        <w:t xml:space="preserve">Заседание Конкурсной комиссии считается правомочным, если </w:t>
      </w:r>
      <w:r w:rsidR="00210557">
        <w:rPr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</w:t>
      </w:r>
      <w:r w:rsidR="00F8599D" w:rsidRPr="00A03A16">
        <w:rPr>
          <w:spacing w:val="-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нем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присутствуют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не</w:t>
      </w:r>
      <w:r w:rsidR="00F8599D" w:rsidRPr="00A03A16">
        <w:rPr>
          <w:spacing w:val="-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менее</w:t>
      </w:r>
      <w:r w:rsidR="00F8599D" w:rsidRPr="00A03A16">
        <w:rPr>
          <w:spacing w:val="-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двух</w:t>
      </w:r>
      <w:r w:rsidR="00F8599D" w:rsidRPr="00A03A16">
        <w:rPr>
          <w:spacing w:val="-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третей</w:t>
      </w:r>
      <w:r w:rsidR="00F8599D" w:rsidRPr="00A03A16">
        <w:rPr>
          <w:spacing w:val="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членов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8. </w:t>
      </w:r>
      <w:r w:rsidR="00F8599D" w:rsidRPr="00A03A16">
        <w:rPr>
          <w:sz w:val="28"/>
          <w:szCs w:val="28"/>
          <w:lang w:val="ru-RU"/>
        </w:rPr>
        <w:t>Пакет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документов</w:t>
      </w:r>
      <w:r w:rsidR="00F8599D" w:rsidRPr="00A03A16">
        <w:rPr>
          <w:spacing w:val="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каждого из</w:t>
      </w:r>
      <w:r w:rsidR="00F8599D" w:rsidRPr="00A03A16">
        <w:rPr>
          <w:spacing w:val="6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победителей первого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 Конкурса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</w:t>
      </w:r>
      <w:r w:rsidR="00F8599D" w:rsidRPr="00A03A16">
        <w:rPr>
          <w:spacing w:val="6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каждой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номинации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рассматривается</w:t>
      </w:r>
      <w:r w:rsidR="00F8599D" w:rsidRPr="00A03A16">
        <w:rPr>
          <w:spacing w:val="4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</w:t>
      </w:r>
      <w:r w:rsidR="00F8599D" w:rsidRPr="00A03A16">
        <w:rPr>
          <w:spacing w:val="5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заседании</w:t>
      </w:r>
      <w:r w:rsidR="00F8599D" w:rsidRPr="00A03A16">
        <w:rPr>
          <w:spacing w:val="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w w:val="9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которая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открытым</w:t>
      </w:r>
      <w:r w:rsidR="00F8599D" w:rsidRPr="00A03A16">
        <w:rPr>
          <w:spacing w:val="1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голосованием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принимает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решение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</w:t>
      </w:r>
      <w:r w:rsidR="00F8599D" w:rsidRPr="00A03A16">
        <w:rPr>
          <w:spacing w:val="5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победителях</w:t>
      </w:r>
      <w:r w:rsidR="00F8599D" w:rsidRPr="00A03A16">
        <w:rPr>
          <w:spacing w:val="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второго</w:t>
      </w:r>
      <w:r w:rsidR="00F8599D" w:rsidRPr="00A03A16">
        <w:rPr>
          <w:w w:val="10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</w:t>
      </w:r>
      <w:r w:rsidR="00F8599D" w:rsidRPr="00A03A16">
        <w:rPr>
          <w:spacing w:val="4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Конкурса.</w:t>
      </w:r>
      <w:r w:rsidR="00F8599D" w:rsidRPr="00A03A16">
        <w:rPr>
          <w:spacing w:val="5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равенстве</w:t>
      </w:r>
      <w:r w:rsidR="00F8599D" w:rsidRPr="00A03A16">
        <w:rPr>
          <w:spacing w:val="5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голосов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членов</w:t>
      </w:r>
      <w:r w:rsidR="00F8599D" w:rsidRPr="00A03A16">
        <w:rPr>
          <w:spacing w:val="4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6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решающим</w:t>
      </w:r>
      <w:r w:rsidR="00F8599D" w:rsidRPr="00A03A16">
        <w:rPr>
          <w:spacing w:val="1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является</w:t>
      </w:r>
      <w:r w:rsidR="00F8599D" w:rsidRPr="00A03A16">
        <w:rPr>
          <w:spacing w:val="1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</w:t>
      </w:r>
      <w:r w:rsidR="00F8599D" w:rsidRPr="00A03A16">
        <w:rPr>
          <w:spacing w:val="-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председателя</w:t>
      </w:r>
      <w:r w:rsidR="00F8599D" w:rsidRPr="00A03A16">
        <w:rPr>
          <w:spacing w:val="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2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9. </w:t>
      </w:r>
      <w:r w:rsidR="00F8599D" w:rsidRPr="00A03A16">
        <w:rPr>
          <w:sz w:val="28"/>
          <w:szCs w:val="28"/>
          <w:lang w:val="ru-RU"/>
        </w:rPr>
        <w:t>Победителем</w:t>
      </w:r>
      <w:r w:rsidR="00F8599D" w:rsidRPr="00A03A16">
        <w:rPr>
          <w:spacing w:val="1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номинации</w:t>
      </w:r>
      <w:r w:rsidR="00F8599D" w:rsidRPr="00A03A16">
        <w:rPr>
          <w:spacing w:val="5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становится</w:t>
      </w:r>
      <w:r w:rsidR="00F8599D" w:rsidRPr="00A03A16">
        <w:rPr>
          <w:spacing w:val="6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номинант,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получивший</w:t>
      </w:r>
      <w:r w:rsidR="00F8599D" w:rsidRPr="00A03A16">
        <w:rPr>
          <w:spacing w:val="1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большинство</w:t>
      </w:r>
      <w:r w:rsidR="00F8599D" w:rsidRPr="00A03A16">
        <w:rPr>
          <w:spacing w:val="1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голосов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членов</w:t>
      </w:r>
      <w:r w:rsidR="00F8599D" w:rsidRPr="00A03A16">
        <w:rPr>
          <w:spacing w:val="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10. </w:t>
      </w:r>
      <w:r w:rsidR="00F8599D" w:rsidRPr="00A03A16">
        <w:rPr>
          <w:sz w:val="28"/>
          <w:szCs w:val="28"/>
          <w:lang w:val="ru-RU"/>
        </w:rPr>
        <w:t>Решение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</w:t>
      </w:r>
      <w:r w:rsidR="00F8599D" w:rsidRPr="00A03A16">
        <w:rPr>
          <w:spacing w:val="-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победителях</w:t>
      </w:r>
      <w:r w:rsidR="00F8599D" w:rsidRPr="00A03A16">
        <w:rPr>
          <w:spacing w:val="1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второго этапа</w:t>
      </w:r>
      <w:r w:rsidR="00F8599D" w:rsidRPr="00A03A16">
        <w:rPr>
          <w:spacing w:val="-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21"/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оформляется</w:t>
      </w:r>
      <w:r w:rsidR="00F8599D" w:rsidRPr="00A03A16">
        <w:rPr>
          <w:spacing w:val="4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протоколом</w:t>
      </w:r>
      <w:r w:rsidR="00F8599D" w:rsidRPr="00A03A16">
        <w:rPr>
          <w:spacing w:val="3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заседания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4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spacing w:val="36"/>
          <w:sz w:val="28"/>
          <w:szCs w:val="28"/>
          <w:lang w:val="ru-RU"/>
        </w:rPr>
        <w:t xml:space="preserve"> </w:t>
      </w:r>
      <w:r>
        <w:rPr>
          <w:spacing w:val="36"/>
          <w:sz w:val="28"/>
          <w:szCs w:val="28"/>
          <w:lang w:val="ru-RU"/>
        </w:rPr>
        <w:t xml:space="preserve">   </w:t>
      </w:r>
      <w:r w:rsidR="00F8599D" w:rsidRPr="00A03A16">
        <w:rPr>
          <w:sz w:val="28"/>
          <w:szCs w:val="28"/>
          <w:lang w:val="ru-RU"/>
        </w:rPr>
        <w:t>по</w:t>
      </w:r>
      <w:r w:rsidR="00F8599D" w:rsidRPr="00A03A16">
        <w:rPr>
          <w:spacing w:val="3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форме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согласно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приложению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5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030488">
        <w:rPr>
          <w:sz w:val="28"/>
          <w:szCs w:val="28"/>
          <w:lang w:val="ru-RU"/>
        </w:rPr>
        <w:t>у</w:t>
      </w:r>
      <w:r w:rsidR="00F8599D" w:rsidRPr="00A03A16">
        <w:rPr>
          <w:sz w:val="28"/>
          <w:szCs w:val="28"/>
          <w:lang w:val="ru-RU"/>
        </w:rPr>
        <w:t>словиям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порядку</w:t>
      </w:r>
      <w:r w:rsidR="00F8599D" w:rsidRPr="00A03A16">
        <w:rPr>
          <w:spacing w:val="3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проведения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Всероссийского</w:t>
      </w:r>
      <w:r w:rsidR="00F8599D" w:rsidRPr="00A03A16">
        <w:rPr>
          <w:spacing w:val="5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"Лучший</w:t>
      </w:r>
      <w:r w:rsidR="00F8599D" w:rsidRPr="00A03A16">
        <w:rPr>
          <w:spacing w:val="2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специалист</w:t>
      </w:r>
      <w:r w:rsidR="00F8599D" w:rsidRPr="00A03A16">
        <w:rPr>
          <w:spacing w:val="4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со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средним</w:t>
      </w:r>
      <w:r w:rsidR="00F8599D" w:rsidRPr="00A03A16">
        <w:rPr>
          <w:spacing w:val="3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медицинским</w:t>
      </w:r>
      <w:r w:rsidR="00F8599D" w:rsidRPr="00A03A16">
        <w:rPr>
          <w:spacing w:val="5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и</w:t>
      </w:r>
      <w:r w:rsidR="00F8599D" w:rsidRPr="00A03A16">
        <w:rPr>
          <w:spacing w:val="2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фармацевтическим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образованием",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утверждённым</w:t>
      </w:r>
      <w:r w:rsidR="00F8599D" w:rsidRPr="00A03A16">
        <w:rPr>
          <w:spacing w:val="2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Приказом</w:t>
      </w:r>
      <w:r w:rsidR="00F8599D" w:rsidRPr="00A03A16">
        <w:rPr>
          <w:spacing w:val="19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>№</w:t>
      </w:r>
      <w:r w:rsidR="00F8599D" w:rsidRPr="00A03A16">
        <w:rPr>
          <w:rFonts w:eastAsia="Arial"/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74н</w:t>
      </w:r>
      <w:r w:rsidR="00F8599D" w:rsidRPr="00A03A16">
        <w:rPr>
          <w:spacing w:val="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(далее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-</w:t>
      </w:r>
      <w:r w:rsidR="00F8599D" w:rsidRPr="00A03A16">
        <w:rPr>
          <w:spacing w:val="-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12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>№</w:t>
      </w:r>
      <w:r w:rsidR="00F8599D" w:rsidRPr="00A03A16">
        <w:rPr>
          <w:rFonts w:eastAsia="Arial"/>
          <w:spacing w:val="-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2).</w:t>
      </w:r>
    </w:p>
    <w:p w:rsid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11.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№</w:t>
      </w:r>
      <w:r w:rsidR="00F8599D" w:rsidRPr="00A03A16">
        <w:rPr>
          <w:spacing w:val="6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2</w:t>
      </w:r>
      <w:r w:rsidR="00F8599D" w:rsidRPr="00A03A16">
        <w:rPr>
          <w:spacing w:val="5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подписывают</w:t>
      </w:r>
      <w:r w:rsidR="00F8599D" w:rsidRPr="00A03A16">
        <w:rPr>
          <w:spacing w:val="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все</w:t>
      </w:r>
      <w:r w:rsidR="00F8599D" w:rsidRPr="00A03A16">
        <w:rPr>
          <w:spacing w:val="5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члены</w:t>
      </w:r>
      <w:r w:rsidR="00F8599D" w:rsidRPr="00A03A16">
        <w:rPr>
          <w:spacing w:val="6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Конкурсной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комиссии,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присутствующие</w:t>
      </w:r>
      <w:r w:rsidR="00F8599D" w:rsidRPr="00A03A16">
        <w:rPr>
          <w:spacing w:val="2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</w:t>
      </w:r>
      <w:r w:rsidR="00F8599D" w:rsidRPr="00A03A16">
        <w:rPr>
          <w:spacing w:val="-1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заседании.</w:t>
      </w:r>
    </w:p>
    <w:p w:rsidR="00F8599D" w:rsidRPr="00A03A16" w:rsidRDefault="00A03A16" w:rsidP="00A03A16">
      <w:pPr>
        <w:widowControl w:val="0"/>
        <w:tabs>
          <w:tab w:val="left" w:pos="709"/>
        </w:tabs>
        <w:spacing w:line="237" w:lineRule="auto"/>
        <w:ind w:right="10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03A16">
        <w:rPr>
          <w:sz w:val="28"/>
          <w:szCs w:val="28"/>
          <w:lang w:val="ru-RU"/>
        </w:rPr>
        <w:t xml:space="preserve">12.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3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случае</w:t>
      </w:r>
      <w:r w:rsidR="00F8599D" w:rsidRPr="00A03A16">
        <w:rPr>
          <w:spacing w:val="4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поступления</w:t>
      </w:r>
      <w:r w:rsidR="00F8599D" w:rsidRPr="00A03A16">
        <w:rPr>
          <w:spacing w:val="5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для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участия</w:t>
      </w:r>
      <w:r w:rsidR="00F8599D" w:rsidRPr="00A03A16">
        <w:rPr>
          <w:spacing w:val="4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2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Конкурсе</w:t>
      </w:r>
      <w:r w:rsidR="00F8599D" w:rsidRPr="00A03A16">
        <w:rPr>
          <w:spacing w:val="5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только</w:t>
      </w:r>
      <w:r w:rsidR="00F8599D" w:rsidRPr="00A03A16">
        <w:rPr>
          <w:spacing w:val="5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одного</w:t>
      </w:r>
      <w:r w:rsidR="00F8599D" w:rsidRPr="00A03A16">
        <w:rPr>
          <w:spacing w:val="3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пакета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документов</w:t>
      </w:r>
      <w:r w:rsidR="00F8599D" w:rsidRPr="00A03A16">
        <w:rPr>
          <w:spacing w:val="4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победителя</w:t>
      </w:r>
      <w:r w:rsidR="00F8599D" w:rsidRPr="00A03A16">
        <w:rPr>
          <w:spacing w:val="4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первого</w:t>
      </w:r>
      <w:r w:rsidR="00F8599D" w:rsidRPr="00A03A16">
        <w:rPr>
          <w:spacing w:val="2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</w:t>
      </w:r>
      <w:r w:rsidR="00F8599D" w:rsidRPr="00A03A16">
        <w:rPr>
          <w:spacing w:val="2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4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по</w:t>
      </w:r>
      <w:r w:rsidR="00F8599D" w:rsidRPr="00A03A16">
        <w:rPr>
          <w:spacing w:val="2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каждой</w:t>
      </w:r>
      <w:r w:rsidR="00F8599D" w:rsidRPr="00A03A16">
        <w:rPr>
          <w:spacing w:val="31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номинации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Конкурсная</w:t>
      </w:r>
      <w:r w:rsidR="00F8599D" w:rsidRPr="00A03A16">
        <w:rPr>
          <w:spacing w:val="3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комиссия</w:t>
      </w:r>
      <w:r w:rsidR="00F8599D" w:rsidRPr="00A03A16">
        <w:rPr>
          <w:spacing w:val="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принимает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решение</w:t>
      </w:r>
      <w:r w:rsidR="00F8599D" w:rsidRPr="00A03A16">
        <w:rPr>
          <w:spacing w:val="3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о</w:t>
      </w:r>
      <w:r w:rsidR="00F8599D" w:rsidRPr="00A03A16">
        <w:rPr>
          <w:spacing w:val="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направлении</w:t>
      </w:r>
      <w:r w:rsidR="00F8599D" w:rsidRPr="00A03A16">
        <w:rPr>
          <w:spacing w:val="37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единственного</w:t>
      </w:r>
      <w:r w:rsidR="00F8599D" w:rsidRPr="00A03A16">
        <w:rPr>
          <w:w w:val="9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участника</w:t>
      </w:r>
      <w:r w:rsidR="00F8599D" w:rsidRPr="00A03A16">
        <w:rPr>
          <w:spacing w:val="4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второго</w:t>
      </w:r>
      <w:r w:rsidR="00F8599D" w:rsidRPr="00A03A16">
        <w:rPr>
          <w:spacing w:val="2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этапа</w:t>
      </w:r>
      <w:r w:rsidR="00F8599D" w:rsidRPr="00A03A16">
        <w:rPr>
          <w:spacing w:val="2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3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для</w:t>
      </w:r>
      <w:r w:rsidR="00F8599D" w:rsidRPr="00A03A16">
        <w:rPr>
          <w:spacing w:val="2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участия</w:t>
      </w:r>
      <w:r w:rsidR="00F8599D" w:rsidRPr="00A03A16">
        <w:rPr>
          <w:spacing w:val="4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13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третьем</w:t>
      </w:r>
      <w:r w:rsidR="00F8599D" w:rsidRPr="00A03A16">
        <w:rPr>
          <w:spacing w:val="3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этапе</w:t>
      </w:r>
      <w:r w:rsidR="00F8599D" w:rsidRPr="00A03A16">
        <w:rPr>
          <w:spacing w:val="26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Конкурса.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Протокол</w:t>
      </w:r>
      <w:r w:rsidR="00F8599D" w:rsidRPr="00A03A16">
        <w:rPr>
          <w:spacing w:val="40"/>
          <w:sz w:val="28"/>
          <w:szCs w:val="28"/>
          <w:lang w:val="ru-RU"/>
        </w:rPr>
        <w:t xml:space="preserve"> </w:t>
      </w:r>
      <w:r w:rsidR="00F8599D" w:rsidRPr="00A03A16">
        <w:rPr>
          <w:rFonts w:eastAsia="Arial"/>
          <w:sz w:val="28"/>
          <w:szCs w:val="28"/>
          <w:lang w:val="ru-RU"/>
        </w:rPr>
        <w:t xml:space="preserve">№ </w:t>
      </w:r>
      <w:r w:rsidR="00F8599D" w:rsidRPr="00A03A16">
        <w:rPr>
          <w:sz w:val="28"/>
          <w:szCs w:val="28"/>
          <w:lang w:val="ru-RU"/>
        </w:rPr>
        <w:t>2 и пакет документов</w:t>
      </w:r>
      <w:r w:rsidR="00F8599D" w:rsidRPr="00A03A16">
        <w:rPr>
          <w:spacing w:val="4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участника</w:t>
      </w:r>
      <w:r w:rsidR="00F8599D" w:rsidRPr="00A03A16">
        <w:rPr>
          <w:spacing w:val="45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Конкурса</w:t>
      </w:r>
      <w:r w:rsidR="00F8599D" w:rsidRPr="00A03A16">
        <w:rPr>
          <w:spacing w:val="54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направляется</w:t>
      </w:r>
      <w:r w:rsidR="00F8599D" w:rsidRPr="00A03A16">
        <w:rPr>
          <w:w w:val="99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в</w:t>
      </w:r>
      <w:r w:rsidR="00F8599D" w:rsidRPr="00A03A16">
        <w:rPr>
          <w:spacing w:val="-20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Центральную</w:t>
      </w:r>
      <w:r w:rsidR="00F8599D" w:rsidRPr="00A03A16">
        <w:rPr>
          <w:spacing w:val="22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конкурсную</w:t>
      </w:r>
      <w:r w:rsidR="00F8599D" w:rsidRPr="00A03A16">
        <w:rPr>
          <w:spacing w:val="18"/>
          <w:sz w:val="28"/>
          <w:szCs w:val="28"/>
          <w:lang w:val="ru-RU"/>
        </w:rPr>
        <w:t xml:space="preserve"> </w:t>
      </w:r>
      <w:r w:rsidR="00F8599D" w:rsidRPr="00A03A16">
        <w:rPr>
          <w:sz w:val="28"/>
          <w:szCs w:val="28"/>
          <w:lang w:val="ru-RU"/>
        </w:rPr>
        <w:t>комиссию.</w:t>
      </w:r>
    </w:p>
    <w:p w:rsidR="00F8599D" w:rsidRPr="0028319E" w:rsidRDefault="00F8599D" w:rsidP="004D4B24">
      <w:pPr>
        <w:pStyle w:val="ConsTitle"/>
        <w:tabs>
          <w:tab w:val="left" w:pos="284"/>
        </w:tabs>
        <w:ind w:right="0"/>
        <w:jc w:val="both"/>
      </w:pPr>
    </w:p>
    <w:sectPr w:rsidR="00F8599D" w:rsidRPr="0028319E" w:rsidSect="00A03A16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B24" w:rsidRDefault="004D4B24" w:rsidP="006B65C9">
      <w:r>
        <w:separator/>
      </w:r>
    </w:p>
  </w:endnote>
  <w:endnote w:type="continuationSeparator" w:id="0">
    <w:p w:rsidR="004D4B24" w:rsidRDefault="004D4B24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B24" w:rsidRDefault="004D4B24" w:rsidP="006B65C9">
      <w:r>
        <w:separator/>
      </w:r>
    </w:p>
  </w:footnote>
  <w:footnote w:type="continuationSeparator" w:id="0">
    <w:p w:rsidR="004D4B24" w:rsidRDefault="004D4B24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1496678"/>
      <w:docPartObj>
        <w:docPartGallery w:val="Page Numbers (Top of Page)"/>
        <w:docPartUnique/>
      </w:docPartObj>
    </w:sdtPr>
    <w:sdtContent>
      <w:p w:rsidR="00A03A16" w:rsidRDefault="00A03A16">
        <w:pPr>
          <w:pStyle w:val="af3"/>
          <w:jc w:val="center"/>
          <w:rPr>
            <w:lang w:val="ru-RU"/>
          </w:rPr>
        </w:pPr>
      </w:p>
      <w:p w:rsidR="00A03A16" w:rsidRDefault="00A03A16">
        <w:pPr>
          <w:pStyle w:val="af3"/>
          <w:jc w:val="center"/>
          <w:rPr>
            <w:lang w:val="ru-RU"/>
          </w:rPr>
        </w:pPr>
      </w:p>
      <w:p w:rsidR="00A03A16" w:rsidRDefault="0039492A">
        <w:pPr>
          <w:pStyle w:val="af3"/>
          <w:jc w:val="center"/>
        </w:pPr>
        <w:fldSimple w:instr=" PAGE   \* MERGEFORMAT ">
          <w:r w:rsidR="0089725D">
            <w:rPr>
              <w:noProof/>
            </w:rPr>
            <w:t>2</w:t>
          </w:r>
        </w:fldSimple>
      </w:p>
    </w:sdtContent>
  </w:sdt>
  <w:p w:rsidR="00A03A16" w:rsidRDefault="00A03A16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24" w:rsidRPr="00AF0F3A" w:rsidRDefault="004D4B24" w:rsidP="00203B50">
    <w:pPr>
      <w:spacing w:before="120" w:line="360" w:lineRule="auto"/>
      <w:jc w:val="center"/>
    </w:pPr>
  </w:p>
  <w:p w:rsidR="004D4B24" w:rsidRDefault="004D4B24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7DD3187"/>
    <w:multiLevelType w:val="multilevel"/>
    <w:tmpl w:val="3E0496F2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8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5A55F9B"/>
    <w:multiLevelType w:val="multilevel"/>
    <w:tmpl w:val="8A2ADC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0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6">
    <w:nsid w:val="41564FCB"/>
    <w:multiLevelType w:val="multilevel"/>
    <w:tmpl w:val="295CFB5A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7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8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2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8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0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31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713E36EC"/>
    <w:multiLevelType w:val="multilevel"/>
    <w:tmpl w:val="5F4EA79E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33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3"/>
  </w:num>
  <w:num w:numId="5">
    <w:abstractNumId w:val="27"/>
  </w:num>
  <w:num w:numId="6">
    <w:abstractNumId w:val="17"/>
  </w:num>
  <w:num w:numId="7">
    <w:abstractNumId w:val="29"/>
  </w:num>
  <w:num w:numId="8">
    <w:abstractNumId w:val="37"/>
  </w:num>
  <w:num w:numId="9">
    <w:abstractNumId w:val="8"/>
  </w:num>
  <w:num w:numId="10">
    <w:abstractNumId w:val="24"/>
  </w:num>
  <w:num w:numId="11">
    <w:abstractNumId w:val="2"/>
  </w:num>
  <w:num w:numId="12">
    <w:abstractNumId w:val="6"/>
  </w:num>
  <w:num w:numId="13">
    <w:abstractNumId w:val="34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36"/>
  </w:num>
  <w:num w:numId="17">
    <w:abstractNumId w:val="11"/>
  </w:num>
  <w:num w:numId="18">
    <w:abstractNumId w:val="10"/>
  </w:num>
  <w:num w:numId="19">
    <w:abstractNumId w:val="18"/>
  </w:num>
  <w:num w:numId="20">
    <w:abstractNumId w:val="19"/>
  </w:num>
  <w:num w:numId="21">
    <w:abstractNumId w:val="20"/>
  </w:num>
  <w:num w:numId="22">
    <w:abstractNumId w:val="28"/>
  </w:num>
  <w:num w:numId="23">
    <w:abstractNumId w:val="3"/>
  </w:num>
  <w:num w:numId="24">
    <w:abstractNumId w:val="5"/>
  </w:num>
  <w:num w:numId="25">
    <w:abstractNumId w:val="13"/>
  </w:num>
  <w:num w:numId="26">
    <w:abstractNumId w:val="31"/>
  </w:num>
  <w:num w:numId="27">
    <w:abstractNumId w:val="1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5"/>
  </w:num>
  <w:num w:numId="34">
    <w:abstractNumId w:val="30"/>
  </w:num>
  <w:num w:numId="35">
    <w:abstractNumId w:val="16"/>
  </w:num>
  <w:num w:numId="36">
    <w:abstractNumId w:val="21"/>
  </w:num>
  <w:num w:numId="37">
    <w:abstractNumId w:val="7"/>
  </w:num>
  <w:num w:numId="38">
    <w:abstractNumId w:val="32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6469"/>
    <w:rsid w:val="0002704E"/>
    <w:rsid w:val="00030488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0960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E2DB0"/>
    <w:rsid w:val="000E3EC3"/>
    <w:rsid w:val="000E3ED0"/>
    <w:rsid w:val="000E47F9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020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7E70"/>
    <w:rsid w:val="00201426"/>
    <w:rsid w:val="00203AC4"/>
    <w:rsid w:val="00203B50"/>
    <w:rsid w:val="00203C94"/>
    <w:rsid w:val="0020509A"/>
    <w:rsid w:val="00207449"/>
    <w:rsid w:val="00210557"/>
    <w:rsid w:val="0021103E"/>
    <w:rsid w:val="00214687"/>
    <w:rsid w:val="0021604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92A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5A78"/>
    <w:rsid w:val="004C6B1A"/>
    <w:rsid w:val="004C6F91"/>
    <w:rsid w:val="004D1EB8"/>
    <w:rsid w:val="004D2593"/>
    <w:rsid w:val="004D3E10"/>
    <w:rsid w:val="004D40E8"/>
    <w:rsid w:val="004D47BD"/>
    <w:rsid w:val="004D4B24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1515"/>
    <w:rsid w:val="006C1CFD"/>
    <w:rsid w:val="006C3F2E"/>
    <w:rsid w:val="006C4080"/>
    <w:rsid w:val="006C4471"/>
    <w:rsid w:val="006C5780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4E"/>
    <w:rsid w:val="00716773"/>
    <w:rsid w:val="00721606"/>
    <w:rsid w:val="0072240E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5A3"/>
    <w:rsid w:val="00746A12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3686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9725D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5EFD"/>
    <w:rsid w:val="008E15F1"/>
    <w:rsid w:val="008E1F29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A16"/>
    <w:rsid w:val="00A03B3C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7C9"/>
    <w:rsid w:val="00A52D40"/>
    <w:rsid w:val="00A53989"/>
    <w:rsid w:val="00A606AC"/>
    <w:rsid w:val="00A60E03"/>
    <w:rsid w:val="00A6127C"/>
    <w:rsid w:val="00A61578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85EA2"/>
    <w:rsid w:val="00B90C85"/>
    <w:rsid w:val="00B91217"/>
    <w:rsid w:val="00B94910"/>
    <w:rsid w:val="00B9504E"/>
    <w:rsid w:val="00B962C4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09C8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E19"/>
    <w:rsid w:val="00C833B9"/>
    <w:rsid w:val="00C871F3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593A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C7D7E"/>
    <w:rsid w:val="00DD0178"/>
    <w:rsid w:val="00DD1418"/>
    <w:rsid w:val="00DD35F7"/>
    <w:rsid w:val="00DD5F7E"/>
    <w:rsid w:val="00DD7414"/>
    <w:rsid w:val="00DD7CA6"/>
    <w:rsid w:val="00DE3D64"/>
    <w:rsid w:val="00DE6276"/>
    <w:rsid w:val="00DE63F7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04DD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66B4"/>
    <w:rsid w:val="00FE0E3D"/>
    <w:rsid w:val="00FE1575"/>
    <w:rsid w:val="00FE31F6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5C4DC-B877-44B6-8465-91F3AF6E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37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a_malinovskaya</cp:lastModifiedBy>
  <cp:revision>9</cp:revision>
  <cp:lastPrinted>2025-01-23T12:33:00Z</cp:lastPrinted>
  <dcterms:created xsi:type="dcterms:W3CDTF">2024-01-24T11:03:00Z</dcterms:created>
  <dcterms:modified xsi:type="dcterms:W3CDTF">2025-01-23T12:34:00Z</dcterms:modified>
</cp:coreProperties>
</file>